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456" w:rsidRDefault="00576456" w:rsidP="0057645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Apr.1425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 of Launceston, Cornwall, by the Bishop.</w:t>
      </w:r>
    </w:p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pp.96-7)</w:t>
      </w:r>
    </w:p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456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456" w:rsidRPr="0059383D" w:rsidRDefault="00576456" w:rsidP="00576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</w:p>
    <w:p w:rsidR="006B2F86" w:rsidRPr="00576456" w:rsidRDefault="005764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764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456" w:rsidRDefault="00576456" w:rsidP="00E71FC3">
      <w:pPr>
        <w:spacing w:after="0" w:line="240" w:lineRule="auto"/>
      </w:pPr>
      <w:r>
        <w:separator/>
      </w:r>
    </w:p>
  </w:endnote>
  <w:endnote w:type="continuationSeparator" w:id="0">
    <w:p w:rsidR="00576456" w:rsidRDefault="005764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456" w:rsidRDefault="00576456" w:rsidP="00E71FC3">
      <w:pPr>
        <w:spacing w:after="0" w:line="240" w:lineRule="auto"/>
      </w:pPr>
      <w:r>
        <w:separator/>
      </w:r>
    </w:p>
  </w:footnote>
  <w:footnote w:type="continuationSeparator" w:id="0">
    <w:p w:rsidR="00576456" w:rsidRDefault="005764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456"/>
    <w:rsid w:val="005764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C401F"/>
  <w15:chartTrackingRefBased/>
  <w15:docId w15:val="{71F1792A-6DD4-477D-B626-518840F3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2016-03-14T11:56:00Z</dcterms:created>
  <dcterms:modified xsi:type="dcterms:W3CDTF">2016-03-14T11:57:00Z</dcterms:modified>
</cp:coreProperties>
</file>